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BD5E5" w14:textId="77777777" w:rsidR="008612CE" w:rsidRDefault="008612CE" w:rsidP="001C19FE">
      <w:pPr>
        <w:spacing w:line="276" w:lineRule="auto"/>
        <w:ind w:left="6379"/>
        <w:jc w:val="right"/>
      </w:pPr>
      <w:r>
        <w:t xml:space="preserve"> Приложение №1 к</w:t>
      </w:r>
    </w:p>
    <w:p w14:paraId="72F9A19B" w14:textId="77777777" w:rsidR="008612CE" w:rsidRDefault="008612CE" w:rsidP="001C19FE">
      <w:pPr>
        <w:tabs>
          <w:tab w:val="center" w:pos="4843"/>
        </w:tabs>
        <w:spacing w:line="276" w:lineRule="auto"/>
        <w:jc w:val="right"/>
      </w:pPr>
      <w:r>
        <w:t>постановлению администрации</w:t>
      </w:r>
    </w:p>
    <w:p w14:paraId="0957679E" w14:textId="091F98FE" w:rsidR="008612CE" w:rsidRDefault="008612CE" w:rsidP="001C19FE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                       города Благовещенска</w:t>
      </w:r>
    </w:p>
    <w:p w14:paraId="792EBBFC" w14:textId="10639873" w:rsidR="008612CE" w:rsidRDefault="008612CE" w:rsidP="001C19FE">
      <w:pPr>
        <w:tabs>
          <w:tab w:val="center" w:pos="4843"/>
        </w:tabs>
        <w:jc w:val="right"/>
      </w:pPr>
      <w:r>
        <w:rPr>
          <w:sz w:val="20"/>
        </w:rPr>
        <w:t xml:space="preserve">      </w:t>
      </w:r>
      <w:r>
        <w:t xml:space="preserve">от </w:t>
      </w:r>
      <w:r w:rsidR="001C19FE">
        <w:t xml:space="preserve">01.07.2026 </w:t>
      </w:r>
      <w:r>
        <w:t xml:space="preserve">№ </w:t>
      </w:r>
      <w:r w:rsidR="001C19FE">
        <w:t>3468</w:t>
      </w:r>
    </w:p>
    <w:p w14:paraId="10EEBD78" w14:textId="77777777" w:rsidR="008612CE" w:rsidRDefault="008612CE" w:rsidP="001C19FE">
      <w:pPr>
        <w:tabs>
          <w:tab w:val="center" w:pos="4843"/>
        </w:tabs>
        <w:jc w:val="right"/>
      </w:pPr>
    </w:p>
    <w:p w14:paraId="31E74F14" w14:textId="77777777" w:rsidR="008612CE" w:rsidRDefault="008612CE" w:rsidP="008612CE">
      <w:pPr>
        <w:tabs>
          <w:tab w:val="center" w:pos="4843"/>
        </w:tabs>
        <w:jc w:val="center"/>
        <w:rPr>
          <w:b/>
        </w:rPr>
      </w:pPr>
      <w:r>
        <w:rPr>
          <w:b/>
        </w:rPr>
        <w:t>Схема расположения границ публичного сервитута на кадастровом плане</w:t>
      </w:r>
    </w:p>
    <w:p w14:paraId="11D18BBC" w14:textId="77777777" w:rsidR="008612CE" w:rsidRPr="00986199" w:rsidRDefault="008612CE" w:rsidP="008612CE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2EEA5A21" w14:textId="77777777" w:rsidR="00962FDF" w:rsidRPr="00962FDF" w:rsidRDefault="00962FDF" w:rsidP="00AC6226">
      <w:pPr>
        <w:tabs>
          <w:tab w:val="center" w:pos="4843"/>
        </w:tabs>
        <w:jc w:val="right"/>
        <w:rPr>
          <w:sz w:val="22"/>
        </w:rPr>
      </w:pPr>
    </w:p>
    <w:p w14:paraId="6F906B9E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1"/>
        <w:gridCol w:w="4311"/>
        <w:gridCol w:w="2217"/>
        <w:gridCol w:w="1454"/>
      </w:tblGrid>
      <w:tr w:rsidR="00AC6226" w:rsidRPr="00BD75CA" w14:paraId="66E0AFF2" w14:textId="77777777" w:rsidTr="00B56F23">
        <w:trPr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7F1E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№п/п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58F8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Характеристики объекта и земельного участка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0F56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Объект расположен в пределах земельного участка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5028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jc w:val="center"/>
            </w:pPr>
            <w:r w:rsidRPr="00BD75CA">
              <w:t>Площадь границ сервитута, кв.м.</w:t>
            </w:r>
          </w:p>
        </w:tc>
      </w:tr>
      <w:tr w:rsidR="00AC6226" w:rsidRPr="00BD75CA" w14:paraId="3FAE5FF1" w14:textId="77777777" w:rsidTr="00B56F23">
        <w:trPr>
          <w:trHeight w:val="419"/>
          <w:jc w:val="center"/>
        </w:trPr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AD791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  <w:r w:rsidRPr="00BD75CA">
              <w:t>1</w:t>
            </w: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CB8A9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>Категория земель:</w:t>
            </w:r>
          </w:p>
          <w:p w14:paraId="5704DCD9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t>Земли населенных пунктов</w:t>
            </w:r>
          </w:p>
          <w:p w14:paraId="7099462C" w14:textId="77777777" w:rsidR="001F54EB" w:rsidRDefault="00AC6226" w:rsidP="00753A8F">
            <w:pPr>
              <w:tabs>
                <w:tab w:val="left" w:pos="240"/>
                <w:tab w:val="center" w:pos="4843"/>
              </w:tabs>
            </w:pPr>
            <w:r w:rsidRPr="00BD75CA">
              <w:rPr>
                <w:b/>
              </w:rPr>
              <w:t xml:space="preserve">Цель установления публичного сервитута: </w:t>
            </w:r>
            <w:r w:rsidR="00127756" w:rsidRPr="00127756">
              <w:t xml:space="preserve">Размещение </w:t>
            </w:r>
            <w:r w:rsidR="00BE4FB3">
              <w:t>сетей</w:t>
            </w:r>
            <w:r w:rsidR="00B56F23">
              <w:t xml:space="preserve"> </w:t>
            </w:r>
            <w:r w:rsidR="00567336">
              <w:t>водоотвед</w:t>
            </w:r>
            <w:r w:rsidR="00B56F23">
              <w:t>ения</w:t>
            </w:r>
          </w:p>
          <w:p w14:paraId="432601EA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Местоположение:</w:t>
            </w:r>
          </w:p>
          <w:p w14:paraId="242458A2" w14:textId="77777777" w:rsidR="00AC6226" w:rsidRPr="00BD75CA" w:rsidRDefault="00AB582A" w:rsidP="00127756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AB582A">
              <w:t xml:space="preserve">Амурская область, городской округ город </w:t>
            </w:r>
            <w:r w:rsidR="00127756">
              <w:t>Благовещенск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90489" w14:textId="77777777" w:rsidR="00950649" w:rsidRDefault="00950649" w:rsidP="006602CA">
            <w:pPr>
              <w:tabs>
                <w:tab w:val="left" w:pos="240"/>
                <w:tab w:val="center" w:pos="4843"/>
              </w:tabs>
              <w:jc w:val="center"/>
              <w:rPr>
                <w:lang w:eastAsia="en-US"/>
              </w:rPr>
            </w:pPr>
            <w:r w:rsidRPr="00950649">
              <w:rPr>
                <w:lang w:eastAsia="en-US"/>
              </w:rPr>
              <w:t>28:01:000000:10478</w:t>
            </w:r>
          </w:p>
          <w:p w14:paraId="54DFD2C3" w14:textId="77777777" w:rsidR="00E34066" w:rsidRPr="00370BF8" w:rsidRDefault="00950649" w:rsidP="00370BF8">
            <w:pPr>
              <w:tabs>
                <w:tab w:val="left" w:pos="240"/>
                <w:tab w:val="center" w:pos="4843"/>
              </w:tabs>
              <w:jc w:val="center"/>
              <w:rPr>
                <w:lang w:val="en-US" w:eastAsia="en-US"/>
              </w:rPr>
            </w:pPr>
            <w:r w:rsidRPr="00950649">
              <w:rPr>
                <w:lang w:eastAsia="en-US"/>
              </w:rPr>
              <w:t>28:01:010121:479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55843" w14:textId="77777777" w:rsidR="00567336" w:rsidRDefault="00950649" w:rsidP="00C657F4">
            <w:pPr>
              <w:tabs>
                <w:tab w:val="left" w:pos="240"/>
                <w:tab w:val="center" w:pos="4843"/>
              </w:tabs>
              <w:jc w:val="center"/>
            </w:pPr>
            <w:r>
              <w:t>47</w:t>
            </w:r>
          </w:p>
          <w:p w14:paraId="4737B883" w14:textId="77777777" w:rsidR="0028603D" w:rsidRPr="00370BF8" w:rsidRDefault="00950649" w:rsidP="00370BF8">
            <w:pPr>
              <w:tabs>
                <w:tab w:val="left" w:pos="240"/>
                <w:tab w:val="center" w:pos="4843"/>
              </w:tabs>
              <w:jc w:val="center"/>
              <w:rPr>
                <w:lang w:val="en-US"/>
              </w:rPr>
            </w:pPr>
            <w:r>
              <w:t>28</w:t>
            </w:r>
          </w:p>
        </w:tc>
      </w:tr>
      <w:tr w:rsidR="00AC6226" w:rsidRPr="00BD75CA" w14:paraId="347D9F38" w14:textId="77777777" w:rsidTr="00B56F23">
        <w:trPr>
          <w:trHeight w:val="278"/>
          <w:jc w:val="center"/>
        </w:trPr>
        <w:tc>
          <w:tcPr>
            <w:tcW w:w="12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37F0A" w14:textId="77777777" w:rsidR="00AC6226" w:rsidRPr="00BD75CA" w:rsidRDefault="00AC6226" w:rsidP="00AC6226">
            <w:pPr>
              <w:tabs>
                <w:tab w:val="left" w:pos="240"/>
                <w:tab w:val="center" w:pos="4843"/>
              </w:tabs>
            </w:pP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D57FB" w14:textId="77777777" w:rsidR="00AC6226" w:rsidRPr="00BD75CA" w:rsidRDefault="00AC6226" w:rsidP="00753A8F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BD75CA">
              <w:rPr>
                <w:b/>
              </w:rPr>
              <w:t>Общая площадь сервитута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51E9C" w14:textId="77777777" w:rsidR="00AC6226" w:rsidRPr="00BD75CA" w:rsidRDefault="00AC6226" w:rsidP="00C206AE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42C21" w14:textId="77777777" w:rsidR="00AC6226" w:rsidRPr="00BD75CA" w:rsidRDefault="00950649" w:rsidP="0070607D">
            <w:pPr>
              <w:tabs>
                <w:tab w:val="left" w:pos="240"/>
                <w:tab w:val="center" w:pos="4843"/>
              </w:tabs>
              <w:jc w:val="center"/>
            </w:pPr>
            <w:r>
              <w:t>75</w:t>
            </w:r>
          </w:p>
        </w:tc>
      </w:tr>
    </w:tbl>
    <w:p w14:paraId="5251E7C8" w14:textId="77777777" w:rsidR="008C5C3C" w:rsidRDefault="00AC6226" w:rsidP="00AC6226">
      <w:pPr>
        <w:tabs>
          <w:tab w:val="left" w:pos="240"/>
          <w:tab w:val="center" w:pos="4843"/>
        </w:tabs>
      </w:pPr>
      <w:r w:rsidRPr="00BD75CA">
        <w:tab/>
      </w:r>
    </w:p>
    <w:p w14:paraId="2B35C597" w14:textId="77777777" w:rsidR="008C5C3C" w:rsidRDefault="008C5C3C" w:rsidP="00AC6226">
      <w:pPr>
        <w:tabs>
          <w:tab w:val="left" w:pos="240"/>
          <w:tab w:val="center" w:pos="4843"/>
        </w:tabs>
      </w:pP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1558"/>
        <w:gridCol w:w="1562"/>
        <w:gridCol w:w="1985"/>
        <w:gridCol w:w="2249"/>
      </w:tblGrid>
      <w:tr w:rsidR="006602CA" w:rsidRPr="006602CA" w14:paraId="21C5CA55" w14:textId="77777777" w:rsidTr="00962FDF">
        <w:trPr>
          <w:trHeight w:val="54"/>
          <w:jc w:val="center"/>
        </w:trPr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F4D7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Обозначение</w:t>
            </w:r>
          </w:p>
          <w:p w14:paraId="5262C4C8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FCFB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Координаты, 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F83C" w14:textId="77777777"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Средняя квадратическая погрешность положения характерной точки (М</w:t>
            </w:r>
            <w:r w:rsidRPr="006602CA">
              <w:rPr>
                <w:vertAlign w:val="subscript"/>
                <w:lang w:val="en-US" w:eastAsia="en-US"/>
              </w:rPr>
              <w:t>t</w:t>
            </w:r>
            <w:r w:rsidRPr="006602CA">
              <w:rPr>
                <w:lang w:eastAsia="en-US"/>
              </w:rPr>
              <w:t>), м</w:t>
            </w: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E179" w14:textId="77777777" w:rsidR="006602CA" w:rsidRPr="006602CA" w:rsidRDefault="006602CA" w:rsidP="006602CA">
            <w:pPr>
              <w:snapToGrid w:val="0"/>
              <w:spacing w:before="60" w:after="60"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 xml:space="preserve">Описание обозначения </w:t>
            </w:r>
            <w:proofErr w:type="spellStart"/>
            <w:r w:rsidRPr="006602CA">
              <w:rPr>
                <w:lang w:eastAsia="en-US"/>
              </w:rPr>
              <w:t>точкина</w:t>
            </w:r>
            <w:proofErr w:type="spellEnd"/>
            <w:r w:rsidRPr="006602CA">
              <w:rPr>
                <w:lang w:eastAsia="en-US"/>
              </w:rPr>
              <w:t xml:space="preserve"> местности (при наличии)</w:t>
            </w:r>
          </w:p>
        </w:tc>
      </w:tr>
      <w:tr w:rsidR="006602CA" w:rsidRPr="006602CA" w14:paraId="67E82541" w14:textId="77777777" w:rsidTr="00962FDF">
        <w:trPr>
          <w:trHeight w:val="54"/>
          <w:jc w:val="center"/>
        </w:trPr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DD98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EB54" w14:textId="77777777"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Х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F0EC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Y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6DDD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B935" w14:textId="77777777" w:rsidR="006602CA" w:rsidRPr="006602CA" w:rsidRDefault="006602CA" w:rsidP="006602CA">
            <w:pPr>
              <w:spacing w:line="256" w:lineRule="auto"/>
              <w:rPr>
                <w:lang w:eastAsia="en-US"/>
              </w:rPr>
            </w:pPr>
          </w:p>
        </w:tc>
      </w:tr>
      <w:tr w:rsidR="006602CA" w:rsidRPr="006602CA" w14:paraId="3EA11A2F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2A52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615B" w14:textId="77777777" w:rsidR="006602CA" w:rsidRPr="006602CA" w:rsidRDefault="006602CA" w:rsidP="006602CA">
            <w:pPr>
              <w:tabs>
                <w:tab w:val="center" w:pos="4677"/>
                <w:tab w:val="right" w:pos="9355"/>
              </w:tabs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CA89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val="en-US" w:eastAsia="en-US"/>
              </w:rPr>
            </w:pPr>
            <w:r w:rsidRPr="006602CA">
              <w:rPr>
                <w:lang w:val="en-US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A183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242F" w14:textId="77777777" w:rsidR="006602CA" w:rsidRPr="006602CA" w:rsidRDefault="006602CA" w:rsidP="006602CA">
            <w:pPr>
              <w:snapToGrid w:val="0"/>
              <w:spacing w:line="256" w:lineRule="auto"/>
              <w:jc w:val="center"/>
              <w:rPr>
                <w:lang w:eastAsia="en-US"/>
              </w:rPr>
            </w:pPr>
            <w:r w:rsidRPr="006602CA">
              <w:rPr>
                <w:lang w:eastAsia="en-US"/>
              </w:rPr>
              <w:t>6</w:t>
            </w:r>
          </w:p>
        </w:tc>
      </w:tr>
      <w:tr w:rsidR="00950649" w:rsidRPr="006602CA" w14:paraId="5558BBAD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4142" w14:textId="77777777" w:rsidR="00950649" w:rsidRPr="00D3648A" w:rsidRDefault="00950649" w:rsidP="00950649">
            <w:pPr>
              <w:jc w:val="center"/>
            </w:pPr>
            <w:r w:rsidRPr="00D3648A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660E" w14:textId="77777777" w:rsidR="00950649" w:rsidRPr="00D3648A" w:rsidRDefault="00950649" w:rsidP="00950649">
            <w:pPr>
              <w:jc w:val="center"/>
            </w:pPr>
            <w:r w:rsidRPr="00D3648A">
              <w:t>454786.68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0233" w14:textId="77777777" w:rsidR="00950649" w:rsidRPr="00D3648A" w:rsidRDefault="00950649" w:rsidP="00950649">
            <w:pPr>
              <w:jc w:val="center"/>
            </w:pPr>
            <w:r w:rsidRPr="00D3648A">
              <w:t>3284982.07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3393" w14:textId="77777777" w:rsidR="00950649" w:rsidRPr="00567336" w:rsidRDefault="00950649" w:rsidP="00950649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4819" w14:textId="77777777" w:rsidR="00950649" w:rsidRPr="00567336" w:rsidRDefault="00950649" w:rsidP="00950649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–</w:t>
            </w:r>
          </w:p>
        </w:tc>
      </w:tr>
      <w:tr w:rsidR="00950649" w:rsidRPr="006602CA" w14:paraId="412D2B7C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B875" w14:textId="77777777" w:rsidR="00950649" w:rsidRPr="00D3648A" w:rsidRDefault="00950649" w:rsidP="00950649">
            <w:pPr>
              <w:jc w:val="center"/>
            </w:pPr>
            <w:r w:rsidRPr="00D3648A"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4DD3" w14:textId="77777777" w:rsidR="00950649" w:rsidRPr="00D3648A" w:rsidRDefault="00950649" w:rsidP="00950649">
            <w:pPr>
              <w:jc w:val="center"/>
            </w:pPr>
            <w:r w:rsidRPr="00D3648A">
              <w:t>454780.74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7205" w14:textId="77777777" w:rsidR="00950649" w:rsidRPr="00D3648A" w:rsidRDefault="00950649" w:rsidP="00950649">
            <w:pPr>
              <w:jc w:val="center"/>
            </w:pPr>
            <w:r w:rsidRPr="00D3648A">
              <w:t>3285020.65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DF8A" w14:textId="77777777" w:rsidR="00950649" w:rsidRPr="00567336" w:rsidRDefault="00950649" w:rsidP="00950649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940A" w14:textId="77777777" w:rsidR="00950649" w:rsidRPr="00567336" w:rsidRDefault="00950649" w:rsidP="00950649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–</w:t>
            </w:r>
          </w:p>
        </w:tc>
      </w:tr>
      <w:tr w:rsidR="00950649" w:rsidRPr="006602CA" w14:paraId="553295F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0471" w14:textId="77777777" w:rsidR="00950649" w:rsidRPr="00D3648A" w:rsidRDefault="00950649" w:rsidP="00950649">
            <w:pPr>
              <w:jc w:val="center"/>
            </w:pPr>
            <w:r w:rsidRPr="00D3648A"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5F6F" w14:textId="77777777" w:rsidR="00950649" w:rsidRPr="00D3648A" w:rsidRDefault="00950649" w:rsidP="00950649">
            <w:pPr>
              <w:jc w:val="center"/>
            </w:pPr>
            <w:r w:rsidRPr="00D3648A">
              <w:t>454779.75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ECE2" w14:textId="77777777" w:rsidR="00950649" w:rsidRPr="00D3648A" w:rsidRDefault="00950649" w:rsidP="00950649">
            <w:pPr>
              <w:jc w:val="center"/>
            </w:pPr>
            <w:r w:rsidRPr="00D3648A">
              <w:t>3285020.50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5F7D" w14:textId="77777777" w:rsidR="00950649" w:rsidRPr="00567336" w:rsidRDefault="00950649" w:rsidP="00950649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986" w14:textId="77777777" w:rsidR="00950649" w:rsidRPr="00567336" w:rsidRDefault="00950649" w:rsidP="00950649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–</w:t>
            </w:r>
          </w:p>
        </w:tc>
      </w:tr>
      <w:tr w:rsidR="00950649" w:rsidRPr="006602CA" w14:paraId="3040F82F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F3FF5" w14:textId="77777777" w:rsidR="00950649" w:rsidRPr="00D3648A" w:rsidRDefault="00950649" w:rsidP="00950649">
            <w:pPr>
              <w:jc w:val="center"/>
            </w:pPr>
            <w:r w:rsidRPr="00D3648A"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41B8" w14:textId="77777777" w:rsidR="00950649" w:rsidRPr="00D3648A" w:rsidRDefault="00950649" w:rsidP="00950649">
            <w:pPr>
              <w:jc w:val="center"/>
            </w:pPr>
            <w:r w:rsidRPr="00D3648A">
              <w:t>454785.58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EDA9" w14:textId="77777777" w:rsidR="00950649" w:rsidRPr="00D3648A" w:rsidRDefault="00950649" w:rsidP="00950649">
            <w:pPr>
              <w:jc w:val="center"/>
            </w:pPr>
            <w:r w:rsidRPr="00D3648A">
              <w:t>3284982.90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409E" w14:textId="77777777" w:rsidR="00950649" w:rsidRPr="00567336" w:rsidRDefault="00950649" w:rsidP="00950649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A72A" w14:textId="77777777" w:rsidR="00950649" w:rsidRPr="00567336" w:rsidRDefault="00950649" w:rsidP="00950649">
            <w:pPr>
              <w:spacing w:line="256" w:lineRule="auto"/>
              <w:jc w:val="center"/>
              <w:rPr>
                <w:lang w:eastAsia="en-US"/>
              </w:rPr>
            </w:pPr>
            <w:r w:rsidRPr="00567336">
              <w:rPr>
                <w:lang w:eastAsia="en-US"/>
              </w:rPr>
              <w:t>–</w:t>
            </w:r>
          </w:p>
        </w:tc>
      </w:tr>
      <w:tr w:rsidR="00950649" w:rsidRPr="006602CA" w14:paraId="5D62C32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FBB7" w14:textId="77777777" w:rsidR="00950649" w:rsidRPr="00D3648A" w:rsidRDefault="00950649" w:rsidP="00950649">
            <w:pPr>
              <w:jc w:val="center"/>
            </w:pPr>
            <w:r w:rsidRPr="00D3648A"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70C0" w14:textId="77777777" w:rsidR="00950649" w:rsidRPr="00D3648A" w:rsidRDefault="00950649" w:rsidP="00950649">
            <w:pPr>
              <w:jc w:val="center"/>
            </w:pPr>
            <w:r w:rsidRPr="00D3648A">
              <w:t>454748.53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4459" w14:textId="77777777" w:rsidR="00950649" w:rsidRPr="00D3648A" w:rsidRDefault="00950649" w:rsidP="00950649">
            <w:pPr>
              <w:jc w:val="center"/>
            </w:pPr>
            <w:r w:rsidRPr="00D3648A">
              <w:t>3284977.31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F8ED" w14:textId="77777777" w:rsidR="00950649" w:rsidRPr="00567336" w:rsidRDefault="00950649" w:rsidP="00950649">
            <w:pPr>
              <w:jc w:val="center"/>
            </w:pPr>
            <w:r w:rsidRPr="00567336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9D5" w14:textId="77777777" w:rsidR="00950649" w:rsidRPr="00567336" w:rsidRDefault="00950649" w:rsidP="00950649">
            <w:pPr>
              <w:jc w:val="center"/>
            </w:pPr>
            <w:r w:rsidRPr="00567336">
              <w:t>–</w:t>
            </w:r>
          </w:p>
        </w:tc>
      </w:tr>
      <w:tr w:rsidR="00950649" w:rsidRPr="006602CA" w14:paraId="1787C9D7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D8A1" w14:textId="77777777" w:rsidR="00950649" w:rsidRPr="00D3648A" w:rsidRDefault="00950649" w:rsidP="00950649">
            <w:pPr>
              <w:jc w:val="center"/>
            </w:pPr>
            <w:r w:rsidRPr="00D3648A"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53D5" w14:textId="77777777" w:rsidR="00950649" w:rsidRPr="00D3648A" w:rsidRDefault="00950649" w:rsidP="00950649">
            <w:pPr>
              <w:jc w:val="center"/>
            </w:pPr>
            <w:r w:rsidRPr="00D3648A">
              <w:t>454748.68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6D2" w14:textId="77777777" w:rsidR="00950649" w:rsidRPr="00D3648A" w:rsidRDefault="00950649" w:rsidP="00950649">
            <w:pPr>
              <w:jc w:val="center"/>
            </w:pPr>
            <w:r w:rsidRPr="00D3648A">
              <w:t>3284976.31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FB54" w14:textId="77777777" w:rsidR="00950649" w:rsidRPr="00567336" w:rsidRDefault="00950649" w:rsidP="00950649">
            <w:pPr>
              <w:jc w:val="center"/>
            </w:pPr>
            <w:r w:rsidRPr="00567336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4DD" w14:textId="77777777" w:rsidR="00950649" w:rsidRPr="00567336" w:rsidRDefault="00950649" w:rsidP="00950649">
            <w:pPr>
              <w:jc w:val="center"/>
            </w:pPr>
            <w:r w:rsidRPr="00567336">
              <w:t>–</w:t>
            </w:r>
          </w:p>
        </w:tc>
      </w:tr>
      <w:tr w:rsidR="00950649" w:rsidRPr="006602CA" w14:paraId="7963C3A2" w14:textId="77777777" w:rsidTr="00962FDF">
        <w:trPr>
          <w:trHeight w:val="54"/>
          <w:jc w:val="center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F1A1" w14:textId="77777777" w:rsidR="00950649" w:rsidRPr="00D3648A" w:rsidRDefault="00950649" w:rsidP="00950649">
            <w:pPr>
              <w:jc w:val="center"/>
            </w:pPr>
            <w:r w:rsidRPr="00D3648A"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93FD" w14:textId="77777777" w:rsidR="00950649" w:rsidRPr="00D3648A" w:rsidRDefault="00950649" w:rsidP="00950649">
            <w:pPr>
              <w:jc w:val="center"/>
            </w:pPr>
            <w:r w:rsidRPr="00D3648A">
              <w:t>454786.68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D55" w14:textId="77777777" w:rsidR="00950649" w:rsidRDefault="00950649" w:rsidP="00950649">
            <w:pPr>
              <w:jc w:val="center"/>
            </w:pPr>
            <w:r w:rsidRPr="00D3648A">
              <w:t>3284982.07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B959" w14:textId="77777777" w:rsidR="00950649" w:rsidRPr="00567336" w:rsidRDefault="00950649" w:rsidP="00950649">
            <w:pPr>
              <w:jc w:val="center"/>
            </w:pPr>
            <w:r w:rsidRPr="00567336">
              <w:t>0.10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283" w14:textId="77777777" w:rsidR="00950649" w:rsidRPr="00567336" w:rsidRDefault="00950649" w:rsidP="00950649">
            <w:pPr>
              <w:jc w:val="center"/>
            </w:pPr>
            <w:r w:rsidRPr="00567336">
              <w:t>–</w:t>
            </w:r>
          </w:p>
        </w:tc>
      </w:tr>
    </w:tbl>
    <w:p w14:paraId="035518F6" w14:textId="77777777" w:rsidR="008C5C3C" w:rsidRDefault="008C5C3C" w:rsidP="00AC6226">
      <w:pPr>
        <w:tabs>
          <w:tab w:val="left" w:pos="240"/>
          <w:tab w:val="center" w:pos="4843"/>
        </w:tabs>
      </w:pPr>
    </w:p>
    <w:p w14:paraId="72AB59A0" w14:textId="77777777" w:rsidR="008C5C3C" w:rsidRPr="00BD75CA" w:rsidRDefault="008C5C3C" w:rsidP="00AC6226">
      <w:pPr>
        <w:tabs>
          <w:tab w:val="left" w:pos="240"/>
          <w:tab w:val="center" w:pos="4843"/>
        </w:tabs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2E69BF" w:rsidRPr="005B4876" w14:paraId="61DCF50D" w14:textId="77777777" w:rsidTr="006374F5"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A3B2D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7B880E8A" w14:textId="77777777" w:rsidTr="006374F5">
        <w:trPr>
          <w:trHeight w:hRule="exact" w:val="722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1ED67" w14:textId="77777777" w:rsidR="00127756" w:rsidRPr="00AF407B" w:rsidRDefault="00EC4254" w:rsidP="00127756">
            <w:pPr>
              <w:ind w:left="741" w:hanging="741"/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  <w:p w14:paraId="68ED8805" w14:textId="77777777" w:rsidR="00E24D8E" w:rsidRPr="00AF407B" w:rsidRDefault="00E24D8E" w:rsidP="00134A25">
            <w:pPr>
              <w:jc w:val="center"/>
              <w:rPr>
                <w:b/>
              </w:rPr>
            </w:pPr>
          </w:p>
        </w:tc>
      </w:tr>
      <w:tr w:rsidR="00742330" w:rsidRPr="005B4876" w14:paraId="587E071F" w14:textId="77777777" w:rsidTr="006374F5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14:paraId="2DA2C576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045E4C4E" w14:textId="77777777" w:rsidTr="006374F5">
        <w:trPr>
          <w:trHeight w:val="10739"/>
        </w:trPr>
        <w:tc>
          <w:tcPr>
            <w:tcW w:w="9780" w:type="dxa"/>
            <w:tcBorders>
              <w:top w:val="nil"/>
              <w:bottom w:val="nil"/>
            </w:tcBorders>
            <w:vAlign w:val="center"/>
          </w:tcPr>
          <w:p w14:paraId="75E4267F" w14:textId="77777777" w:rsidR="00567336" w:rsidRDefault="00950649" w:rsidP="00E34066">
            <w:r>
              <w:rPr>
                <w:noProof/>
              </w:rPr>
              <w:drawing>
                <wp:inline distT="0" distB="0" distL="0" distR="0" wp14:anchorId="378486D4" wp14:editId="723551A6">
                  <wp:extent cx="5856732" cy="608533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пс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6732" cy="6085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A5C81A" w14:textId="77777777" w:rsidR="00567336" w:rsidRPr="00567336" w:rsidRDefault="00000000" w:rsidP="00567336">
            <w:r>
              <w:rPr>
                <w:noProof/>
              </w:rPr>
              <w:pict w14:anchorId="028A36F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2094" type="#_x0000_t202" style="position:absolute;margin-left:-1.95pt;margin-top:6.2pt;width:366.75pt;height:78.45pt;z-index:251658240;visibility:visible;mso-wrap-style:square;mso-width-percent:0;mso-wrap-distance-left:9pt;mso-wrap-distance-top:3.6pt;mso-wrap-distance-right:9pt;mso-wrap-distance-bottom:3.6pt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" stroked="f">
                  <v:textbox style="mso-next-textbox:#Надпись 2">
                    <w:txbxContent>
                      <w:p w14:paraId="670D477A" w14:textId="77777777"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037BF362" w14:textId="77777777" w:rsidR="000B59BC" w:rsidRDefault="000B59BC" w:rsidP="000B59BC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4534A4D5" w14:textId="77777777" w:rsidR="000B59BC" w:rsidRPr="00C0477E" w:rsidRDefault="000B59BC" w:rsidP="000B59BC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962FDF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0FA45BFE" w14:textId="77777777" w:rsidR="000B59BC" w:rsidRPr="00962FDF" w:rsidRDefault="00962FDF" w:rsidP="000B59BC">
                        <w:pPr>
                          <w:rPr>
                            <w:color w:val="0070C0"/>
                          </w:rPr>
                        </w:pPr>
                        <w:r w:rsidRPr="00962FDF">
                          <w:rPr>
                            <w:color w:val="0070C0"/>
                          </w:rPr>
                          <w:t xml:space="preserve">- - - - - - -- </w:t>
                        </w:r>
                        <w:r w:rsidRPr="00962FDF">
                          <w:t xml:space="preserve">граница </w:t>
                        </w:r>
                        <w:r>
                          <w:t>кадастрового квартала</w:t>
                        </w:r>
                        <w:r w:rsidRPr="00962FDF">
                          <w:t xml:space="preserve"> по сведениям ЕГРН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14:paraId="0EFA71ED" w14:textId="77777777" w:rsidR="00567336" w:rsidRPr="00567336" w:rsidRDefault="00567336" w:rsidP="00567336"/>
          <w:p w14:paraId="38F15AD4" w14:textId="77777777" w:rsidR="00567336" w:rsidRPr="00567336" w:rsidRDefault="00567336" w:rsidP="00567336"/>
          <w:p w14:paraId="1E3646AB" w14:textId="77777777" w:rsidR="00567336" w:rsidRPr="00567336" w:rsidRDefault="00567336" w:rsidP="00567336"/>
          <w:p w14:paraId="2341C4D2" w14:textId="77777777" w:rsidR="00567336" w:rsidRPr="00567336" w:rsidRDefault="00567336" w:rsidP="00567336"/>
          <w:p w14:paraId="2D2876B2" w14:textId="77777777" w:rsidR="001E1206" w:rsidRPr="001F54EB" w:rsidRDefault="001E1206" w:rsidP="001F54EB"/>
        </w:tc>
      </w:tr>
      <w:tr w:rsidR="00094F15" w:rsidRPr="005B4876" w14:paraId="528C1879" w14:textId="77777777" w:rsidTr="006374F5">
        <w:trPr>
          <w:trHeight w:val="1613"/>
        </w:trPr>
        <w:tc>
          <w:tcPr>
            <w:tcW w:w="9780" w:type="dxa"/>
            <w:tcBorders>
              <w:top w:val="nil"/>
            </w:tcBorders>
            <w:vAlign w:val="center"/>
          </w:tcPr>
          <w:p w14:paraId="30A2044F" w14:textId="77777777" w:rsidR="009063A1" w:rsidRPr="00E34066" w:rsidRDefault="00780252" w:rsidP="00567336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567336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00</w:t>
            </w:r>
          </w:p>
        </w:tc>
      </w:tr>
    </w:tbl>
    <w:p w14:paraId="6393C8A0" w14:textId="77777777" w:rsidR="003B7482" w:rsidRDefault="003B7482" w:rsidP="00E34066"/>
    <w:sectPr w:rsidR="003B7482" w:rsidSect="00567336">
      <w:footerReference w:type="even" r:id="rId9"/>
      <w:footerReference w:type="default" r:id="rId10"/>
      <w:pgSz w:w="11906" w:h="16838" w:code="9"/>
      <w:pgMar w:top="1134" w:right="1085" w:bottom="567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D12C1" w14:textId="77777777" w:rsidR="00A2003C" w:rsidRDefault="00A2003C">
      <w:r>
        <w:separator/>
      </w:r>
    </w:p>
  </w:endnote>
  <w:endnote w:type="continuationSeparator" w:id="0">
    <w:p w14:paraId="6F0BA450" w14:textId="77777777" w:rsidR="00A2003C" w:rsidRDefault="00A2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4D9B" w14:textId="77777777" w:rsidR="008D51C3" w:rsidRDefault="00F74DC1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ADAEF67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EB71E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FCCC2" w14:textId="77777777" w:rsidR="00A2003C" w:rsidRDefault="00A2003C">
      <w:r>
        <w:separator/>
      </w:r>
    </w:p>
  </w:footnote>
  <w:footnote w:type="continuationSeparator" w:id="0">
    <w:p w14:paraId="1557405D" w14:textId="77777777" w:rsidR="00A2003C" w:rsidRDefault="00A20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2066902742">
    <w:abstractNumId w:val="25"/>
  </w:num>
  <w:num w:numId="2" w16cid:durableId="16129419">
    <w:abstractNumId w:val="21"/>
  </w:num>
  <w:num w:numId="3" w16cid:durableId="1637104934">
    <w:abstractNumId w:val="30"/>
  </w:num>
  <w:num w:numId="4" w16cid:durableId="448552878">
    <w:abstractNumId w:val="13"/>
  </w:num>
  <w:num w:numId="5" w16cid:durableId="64687891">
    <w:abstractNumId w:val="10"/>
  </w:num>
  <w:num w:numId="6" w16cid:durableId="794830658">
    <w:abstractNumId w:val="20"/>
  </w:num>
  <w:num w:numId="7" w16cid:durableId="1308441337">
    <w:abstractNumId w:val="14"/>
  </w:num>
  <w:num w:numId="8" w16cid:durableId="846016370">
    <w:abstractNumId w:val="32"/>
  </w:num>
  <w:num w:numId="9" w16cid:durableId="1763529720">
    <w:abstractNumId w:val="6"/>
  </w:num>
  <w:num w:numId="10" w16cid:durableId="1967008535">
    <w:abstractNumId w:val="1"/>
  </w:num>
  <w:num w:numId="11" w16cid:durableId="1144539733">
    <w:abstractNumId w:val="11"/>
  </w:num>
  <w:num w:numId="12" w16cid:durableId="150298126">
    <w:abstractNumId w:val="23"/>
  </w:num>
  <w:num w:numId="13" w16cid:durableId="2100758755">
    <w:abstractNumId w:val="18"/>
  </w:num>
  <w:num w:numId="14" w16cid:durableId="1682470484">
    <w:abstractNumId w:val="24"/>
  </w:num>
  <w:num w:numId="15" w16cid:durableId="646587398">
    <w:abstractNumId w:val="4"/>
  </w:num>
  <w:num w:numId="16" w16cid:durableId="706417111">
    <w:abstractNumId w:val="27"/>
  </w:num>
  <w:num w:numId="17" w16cid:durableId="907225116">
    <w:abstractNumId w:val="0"/>
  </w:num>
  <w:num w:numId="18" w16cid:durableId="1673799858">
    <w:abstractNumId w:val="31"/>
  </w:num>
  <w:num w:numId="19" w16cid:durableId="1236474414">
    <w:abstractNumId w:val="8"/>
  </w:num>
  <w:num w:numId="20" w16cid:durableId="1842356629">
    <w:abstractNumId w:val="3"/>
  </w:num>
  <w:num w:numId="21" w16cid:durableId="2082435786">
    <w:abstractNumId w:val="29"/>
  </w:num>
  <w:num w:numId="22" w16cid:durableId="792820456">
    <w:abstractNumId w:val="9"/>
  </w:num>
  <w:num w:numId="23" w16cid:durableId="2046246001">
    <w:abstractNumId w:val="26"/>
  </w:num>
  <w:num w:numId="24" w16cid:durableId="1241254088">
    <w:abstractNumId w:val="16"/>
  </w:num>
  <w:num w:numId="25" w16cid:durableId="1246455306">
    <w:abstractNumId w:val="2"/>
  </w:num>
  <w:num w:numId="26" w16cid:durableId="987169508">
    <w:abstractNumId w:val="17"/>
  </w:num>
  <w:num w:numId="27" w16cid:durableId="1978752817">
    <w:abstractNumId w:val="33"/>
  </w:num>
  <w:num w:numId="28" w16cid:durableId="880704266">
    <w:abstractNumId w:val="22"/>
  </w:num>
  <w:num w:numId="29" w16cid:durableId="1460370262">
    <w:abstractNumId w:val="28"/>
  </w:num>
  <w:num w:numId="30" w16cid:durableId="1891648638">
    <w:abstractNumId w:val="12"/>
  </w:num>
  <w:num w:numId="31" w16cid:durableId="814954911">
    <w:abstractNumId w:val="5"/>
  </w:num>
  <w:num w:numId="32" w16cid:durableId="567958539">
    <w:abstractNumId w:val="7"/>
  </w:num>
  <w:num w:numId="33" w16cid:durableId="886600226">
    <w:abstractNumId w:val="19"/>
  </w:num>
  <w:num w:numId="34" w16cid:durableId="4176009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050A9"/>
    <w:rsid w:val="00014ABD"/>
    <w:rsid w:val="00025F63"/>
    <w:rsid w:val="000267EB"/>
    <w:rsid w:val="000472B5"/>
    <w:rsid w:val="00053150"/>
    <w:rsid w:val="0006195B"/>
    <w:rsid w:val="00066191"/>
    <w:rsid w:val="00073107"/>
    <w:rsid w:val="0007437B"/>
    <w:rsid w:val="0007484D"/>
    <w:rsid w:val="00076746"/>
    <w:rsid w:val="00083849"/>
    <w:rsid w:val="00094F15"/>
    <w:rsid w:val="000A2B3C"/>
    <w:rsid w:val="000A5F15"/>
    <w:rsid w:val="000B59BC"/>
    <w:rsid w:val="000E0AF3"/>
    <w:rsid w:val="000E1643"/>
    <w:rsid w:val="000E6177"/>
    <w:rsid w:val="000E645B"/>
    <w:rsid w:val="000E7D9F"/>
    <w:rsid w:val="00100B29"/>
    <w:rsid w:val="0010239C"/>
    <w:rsid w:val="00125755"/>
    <w:rsid w:val="00127756"/>
    <w:rsid w:val="00131C5D"/>
    <w:rsid w:val="00134A25"/>
    <w:rsid w:val="00135E91"/>
    <w:rsid w:val="00137CEE"/>
    <w:rsid w:val="0014239C"/>
    <w:rsid w:val="00167CF4"/>
    <w:rsid w:val="0018529B"/>
    <w:rsid w:val="00193F3F"/>
    <w:rsid w:val="001A141A"/>
    <w:rsid w:val="001B4400"/>
    <w:rsid w:val="001C1407"/>
    <w:rsid w:val="001C19FE"/>
    <w:rsid w:val="001C3AD5"/>
    <w:rsid w:val="001D1BAD"/>
    <w:rsid w:val="001D4228"/>
    <w:rsid w:val="001D5B2F"/>
    <w:rsid w:val="001E050D"/>
    <w:rsid w:val="001E1206"/>
    <w:rsid w:val="001E3746"/>
    <w:rsid w:val="001E4FCE"/>
    <w:rsid w:val="001E7CB8"/>
    <w:rsid w:val="001F54EB"/>
    <w:rsid w:val="00202900"/>
    <w:rsid w:val="00212C68"/>
    <w:rsid w:val="00216913"/>
    <w:rsid w:val="0022592E"/>
    <w:rsid w:val="00235B59"/>
    <w:rsid w:val="002365A5"/>
    <w:rsid w:val="00241321"/>
    <w:rsid w:val="00244433"/>
    <w:rsid w:val="00260238"/>
    <w:rsid w:val="002625DA"/>
    <w:rsid w:val="002710F3"/>
    <w:rsid w:val="00273BB9"/>
    <w:rsid w:val="00281DA4"/>
    <w:rsid w:val="0028603D"/>
    <w:rsid w:val="002865C2"/>
    <w:rsid w:val="002A1568"/>
    <w:rsid w:val="002C054A"/>
    <w:rsid w:val="002C3202"/>
    <w:rsid w:val="002E0DB8"/>
    <w:rsid w:val="002E3FCA"/>
    <w:rsid w:val="002E69BF"/>
    <w:rsid w:val="00300E20"/>
    <w:rsid w:val="0031253F"/>
    <w:rsid w:val="00316410"/>
    <w:rsid w:val="00334E6D"/>
    <w:rsid w:val="00335943"/>
    <w:rsid w:val="0034370F"/>
    <w:rsid w:val="003462EA"/>
    <w:rsid w:val="0035587A"/>
    <w:rsid w:val="003658B8"/>
    <w:rsid w:val="00366E21"/>
    <w:rsid w:val="00370BF8"/>
    <w:rsid w:val="00371C93"/>
    <w:rsid w:val="003A44C7"/>
    <w:rsid w:val="003B5299"/>
    <w:rsid w:val="003B5517"/>
    <w:rsid w:val="003B6506"/>
    <w:rsid w:val="003B7482"/>
    <w:rsid w:val="003C627B"/>
    <w:rsid w:val="003D128B"/>
    <w:rsid w:val="003E1C17"/>
    <w:rsid w:val="003E7E71"/>
    <w:rsid w:val="003F7F20"/>
    <w:rsid w:val="00401181"/>
    <w:rsid w:val="00401DA1"/>
    <w:rsid w:val="00405E1E"/>
    <w:rsid w:val="00406578"/>
    <w:rsid w:val="004143B0"/>
    <w:rsid w:val="004179A5"/>
    <w:rsid w:val="004227DE"/>
    <w:rsid w:val="00432044"/>
    <w:rsid w:val="004520A7"/>
    <w:rsid w:val="00484838"/>
    <w:rsid w:val="004951A1"/>
    <w:rsid w:val="00497FE1"/>
    <w:rsid w:val="004A7771"/>
    <w:rsid w:val="004B2164"/>
    <w:rsid w:val="004B2E39"/>
    <w:rsid w:val="004B3AEC"/>
    <w:rsid w:val="004C5D50"/>
    <w:rsid w:val="004D4C0C"/>
    <w:rsid w:val="004F5106"/>
    <w:rsid w:val="004F5115"/>
    <w:rsid w:val="004F6F6C"/>
    <w:rsid w:val="00501AF9"/>
    <w:rsid w:val="0051104D"/>
    <w:rsid w:val="00524D0B"/>
    <w:rsid w:val="005361DC"/>
    <w:rsid w:val="0054169C"/>
    <w:rsid w:val="0055326E"/>
    <w:rsid w:val="005616AC"/>
    <w:rsid w:val="005626AE"/>
    <w:rsid w:val="0056423C"/>
    <w:rsid w:val="00567336"/>
    <w:rsid w:val="005724B4"/>
    <w:rsid w:val="00586503"/>
    <w:rsid w:val="00586E6B"/>
    <w:rsid w:val="005B47E8"/>
    <w:rsid w:val="005B4876"/>
    <w:rsid w:val="005C221A"/>
    <w:rsid w:val="005C3CFE"/>
    <w:rsid w:val="005C444A"/>
    <w:rsid w:val="005D3807"/>
    <w:rsid w:val="005D3BBB"/>
    <w:rsid w:val="005E1638"/>
    <w:rsid w:val="005F08DA"/>
    <w:rsid w:val="005F5C35"/>
    <w:rsid w:val="006151C2"/>
    <w:rsid w:val="006374F5"/>
    <w:rsid w:val="00650C05"/>
    <w:rsid w:val="00650F26"/>
    <w:rsid w:val="006519C1"/>
    <w:rsid w:val="006602CA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5D28"/>
    <w:rsid w:val="006C6E70"/>
    <w:rsid w:val="006C73F5"/>
    <w:rsid w:val="006E20AD"/>
    <w:rsid w:val="006E7712"/>
    <w:rsid w:val="006F56ED"/>
    <w:rsid w:val="007010D8"/>
    <w:rsid w:val="0070607D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46DB6"/>
    <w:rsid w:val="00753A8F"/>
    <w:rsid w:val="00774326"/>
    <w:rsid w:val="00777248"/>
    <w:rsid w:val="00780252"/>
    <w:rsid w:val="00787201"/>
    <w:rsid w:val="007A37E2"/>
    <w:rsid w:val="007B1A3F"/>
    <w:rsid w:val="007B3606"/>
    <w:rsid w:val="007E1B10"/>
    <w:rsid w:val="007E5627"/>
    <w:rsid w:val="00814787"/>
    <w:rsid w:val="00830BB3"/>
    <w:rsid w:val="00832DCE"/>
    <w:rsid w:val="00845B7C"/>
    <w:rsid w:val="00846C46"/>
    <w:rsid w:val="00850484"/>
    <w:rsid w:val="008612CE"/>
    <w:rsid w:val="00876251"/>
    <w:rsid w:val="00886EFA"/>
    <w:rsid w:val="008914D1"/>
    <w:rsid w:val="008A29A3"/>
    <w:rsid w:val="008A364D"/>
    <w:rsid w:val="008A3EFE"/>
    <w:rsid w:val="008B2DD8"/>
    <w:rsid w:val="008C5C3C"/>
    <w:rsid w:val="008D4FAA"/>
    <w:rsid w:val="008D51C3"/>
    <w:rsid w:val="008E2E56"/>
    <w:rsid w:val="008F0582"/>
    <w:rsid w:val="008F1CEA"/>
    <w:rsid w:val="008F47EE"/>
    <w:rsid w:val="009063A1"/>
    <w:rsid w:val="0091087A"/>
    <w:rsid w:val="00911877"/>
    <w:rsid w:val="00912984"/>
    <w:rsid w:val="00920541"/>
    <w:rsid w:val="00925117"/>
    <w:rsid w:val="009339B2"/>
    <w:rsid w:val="00941A18"/>
    <w:rsid w:val="00950649"/>
    <w:rsid w:val="009543C0"/>
    <w:rsid w:val="00962FDF"/>
    <w:rsid w:val="00964FEF"/>
    <w:rsid w:val="00965859"/>
    <w:rsid w:val="00970EBB"/>
    <w:rsid w:val="009771BD"/>
    <w:rsid w:val="00986AB4"/>
    <w:rsid w:val="009879F3"/>
    <w:rsid w:val="009922D3"/>
    <w:rsid w:val="009A0C27"/>
    <w:rsid w:val="009C1687"/>
    <w:rsid w:val="009C73BE"/>
    <w:rsid w:val="009D262A"/>
    <w:rsid w:val="009E2174"/>
    <w:rsid w:val="009E7A49"/>
    <w:rsid w:val="009F36DD"/>
    <w:rsid w:val="009F3C61"/>
    <w:rsid w:val="009F6A58"/>
    <w:rsid w:val="00A0779F"/>
    <w:rsid w:val="00A07CA4"/>
    <w:rsid w:val="00A11DCA"/>
    <w:rsid w:val="00A163DD"/>
    <w:rsid w:val="00A2003C"/>
    <w:rsid w:val="00A415DD"/>
    <w:rsid w:val="00A63076"/>
    <w:rsid w:val="00A64750"/>
    <w:rsid w:val="00A657DE"/>
    <w:rsid w:val="00A67426"/>
    <w:rsid w:val="00A70B67"/>
    <w:rsid w:val="00A72B10"/>
    <w:rsid w:val="00A7334B"/>
    <w:rsid w:val="00A82B08"/>
    <w:rsid w:val="00A90E2E"/>
    <w:rsid w:val="00A96D70"/>
    <w:rsid w:val="00AB18B0"/>
    <w:rsid w:val="00AB582A"/>
    <w:rsid w:val="00AC6226"/>
    <w:rsid w:val="00AC7048"/>
    <w:rsid w:val="00AD0B32"/>
    <w:rsid w:val="00AD56FF"/>
    <w:rsid w:val="00AF407B"/>
    <w:rsid w:val="00AF7088"/>
    <w:rsid w:val="00B0613E"/>
    <w:rsid w:val="00B109A9"/>
    <w:rsid w:val="00B30F91"/>
    <w:rsid w:val="00B31482"/>
    <w:rsid w:val="00B32C0F"/>
    <w:rsid w:val="00B4125C"/>
    <w:rsid w:val="00B47375"/>
    <w:rsid w:val="00B56F23"/>
    <w:rsid w:val="00B65E24"/>
    <w:rsid w:val="00B676F6"/>
    <w:rsid w:val="00B90700"/>
    <w:rsid w:val="00B92363"/>
    <w:rsid w:val="00BA11ED"/>
    <w:rsid w:val="00BA4B5F"/>
    <w:rsid w:val="00BA4D0E"/>
    <w:rsid w:val="00BC234A"/>
    <w:rsid w:val="00BD3471"/>
    <w:rsid w:val="00BD3B83"/>
    <w:rsid w:val="00BD75CA"/>
    <w:rsid w:val="00BE1C64"/>
    <w:rsid w:val="00BE4FB3"/>
    <w:rsid w:val="00BE55C7"/>
    <w:rsid w:val="00BF323E"/>
    <w:rsid w:val="00BF6725"/>
    <w:rsid w:val="00C0309C"/>
    <w:rsid w:val="00C0477E"/>
    <w:rsid w:val="00C04BD4"/>
    <w:rsid w:val="00C051A2"/>
    <w:rsid w:val="00C11B14"/>
    <w:rsid w:val="00C1267F"/>
    <w:rsid w:val="00C206AE"/>
    <w:rsid w:val="00C24879"/>
    <w:rsid w:val="00C24B6C"/>
    <w:rsid w:val="00C26896"/>
    <w:rsid w:val="00C27C21"/>
    <w:rsid w:val="00C31586"/>
    <w:rsid w:val="00C36FB4"/>
    <w:rsid w:val="00C41846"/>
    <w:rsid w:val="00C449ED"/>
    <w:rsid w:val="00C50C57"/>
    <w:rsid w:val="00C54B37"/>
    <w:rsid w:val="00C57CAE"/>
    <w:rsid w:val="00C622F7"/>
    <w:rsid w:val="00C657F4"/>
    <w:rsid w:val="00C76277"/>
    <w:rsid w:val="00C90EB6"/>
    <w:rsid w:val="00C9549F"/>
    <w:rsid w:val="00CA1EE7"/>
    <w:rsid w:val="00CA6FB9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17547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6A20"/>
    <w:rsid w:val="00D67917"/>
    <w:rsid w:val="00D9580A"/>
    <w:rsid w:val="00DA2FDE"/>
    <w:rsid w:val="00DA3B4D"/>
    <w:rsid w:val="00DC3827"/>
    <w:rsid w:val="00DD1387"/>
    <w:rsid w:val="00DF07DB"/>
    <w:rsid w:val="00DF6A6C"/>
    <w:rsid w:val="00DF7293"/>
    <w:rsid w:val="00E0146F"/>
    <w:rsid w:val="00E05870"/>
    <w:rsid w:val="00E05EDE"/>
    <w:rsid w:val="00E171AE"/>
    <w:rsid w:val="00E24D8E"/>
    <w:rsid w:val="00E25279"/>
    <w:rsid w:val="00E34066"/>
    <w:rsid w:val="00E34A2D"/>
    <w:rsid w:val="00E427F8"/>
    <w:rsid w:val="00E55143"/>
    <w:rsid w:val="00E82666"/>
    <w:rsid w:val="00E83290"/>
    <w:rsid w:val="00E85DA1"/>
    <w:rsid w:val="00E85E87"/>
    <w:rsid w:val="00E8672D"/>
    <w:rsid w:val="00EA0AD3"/>
    <w:rsid w:val="00EA4763"/>
    <w:rsid w:val="00EA5C30"/>
    <w:rsid w:val="00EA67F5"/>
    <w:rsid w:val="00EB0B42"/>
    <w:rsid w:val="00EC4254"/>
    <w:rsid w:val="00ED1C2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3BD9"/>
    <w:rsid w:val="00F5488D"/>
    <w:rsid w:val="00F54B90"/>
    <w:rsid w:val="00F550FD"/>
    <w:rsid w:val="00F63022"/>
    <w:rsid w:val="00F66554"/>
    <w:rsid w:val="00F668B9"/>
    <w:rsid w:val="00F67C29"/>
    <w:rsid w:val="00F74DC1"/>
    <w:rsid w:val="00F969E1"/>
    <w:rsid w:val="00FA7B31"/>
    <w:rsid w:val="00FB0474"/>
    <w:rsid w:val="00FB7901"/>
    <w:rsid w:val="00FC48B8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5"/>
    <o:shapelayout v:ext="edit">
      <o:idmap v:ext="edit" data="2"/>
    </o:shapelayout>
  </w:shapeDefaults>
  <w:decimalSymbol w:val=","/>
  <w:listSeparator w:val=";"/>
  <w14:docId w14:val="7DA5CE11"/>
  <w15:docId w15:val="{400B9453-B6D4-4A81-BCC6-8147B30AC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B109A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B109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68296-FAB5-4DC8-8C6D-7319F8D6A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PBPROG121</dc:creator>
  <cp:lastModifiedBy>Карачевцева Дарья Дмитриевна</cp:lastModifiedBy>
  <cp:revision>3</cp:revision>
  <cp:lastPrinted>2026-06-05T05:26:00Z</cp:lastPrinted>
  <dcterms:created xsi:type="dcterms:W3CDTF">2026-06-17T04:29:00Z</dcterms:created>
  <dcterms:modified xsi:type="dcterms:W3CDTF">2026-07-01T09:03:00Z</dcterms:modified>
</cp:coreProperties>
</file>